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E7630" w14:textId="77777777" w:rsidR="005D529D" w:rsidRDefault="005D529D" w:rsidP="0030580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D529D">
        <w:rPr>
          <w:rFonts w:asciiTheme="minorHAnsi" w:hAnsiTheme="minorHAnsi" w:cstheme="minorHAnsi"/>
          <w:b/>
          <w:sz w:val="28"/>
          <w:szCs w:val="28"/>
        </w:rPr>
        <w:t>Protokół wykonania czynności kontrolnych</w:t>
      </w:r>
      <w:r w:rsidR="00D4013A">
        <w:rPr>
          <w:rFonts w:asciiTheme="minorHAnsi" w:hAnsiTheme="minorHAnsi" w:cstheme="minorHAnsi"/>
          <w:b/>
          <w:sz w:val="28"/>
          <w:szCs w:val="28"/>
        </w:rPr>
        <w:t>/konserwacji</w:t>
      </w:r>
      <w:r w:rsidRPr="005D529D">
        <w:rPr>
          <w:rFonts w:asciiTheme="minorHAnsi" w:hAnsiTheme="minorHAnsi" w:cstheme="minorHAnsi"/>
          <w:b/>
          <w:sz w:val="28"/>
          <w:szCs w:val="28"/>
        </w:rPr>
        <w:t xml:space="preserve"> na Sta</w:t>
      </w:r>
      <w:r w:rsidR="00E11713">
        <w:rPr>
          <w:rFonts w:asciiTheme="minorHAnsi" w:hAnsiTheme="minorHAnsi" w:cstheme="minorHAnsi"/>
          <w:b/>
          <w:sz w:val="28"/>
          <w:szCs w:val="28"/>
        </w:rPr>
        <w:t>ł</w:t>
      </w:r>
      <w:r w:rsidRPr="005D529D">
        <w:rPr>
          <w:rFonts w:asciiTheme="minorHAnsi" w:hAnsiTheme="minorHAnsi" w:cstheme="minorHAnsi"/>
          <w:b/>
          <w:sz w:val="28"/>
          <w:szCs w:val="28"/>
        </w:rPr>
        <w:t>ych Urządzeniach Gaśniczych (SUG) zawierających substancje kontrolowane (F-gazy)</w:t>
      </w:r>
    </w:p>
    <w:p w14:paraId="0258F831" w14:textId="77777777" w:rsidR="0030580F" w:rsidRPr="0030580F" w:rsidRDefault="0030580F" w:rsidP="0030580F">
      <w:pPr>
        <w:jc w:val="center"/>
        <w:rPr>
          <w:rFonts w:asciiTheme="minorHAnsi" w:hAnsiTheme="minorHAnsi" w:cstheme="minorHAnsi"/>
          <w:b/>
          <w:sz w:val="8"/>
          <w:szCs w:val="8"/>
        </w:rPr>
      </w:pPr>
    </w:p>
    <w:p w14:paraId="2A3620BB" w14:textId="42661E5F" w:rsidR="00566EB8" w:rsidRDefault="0030580F" w:rsidP="0030580F">
      <w:pPr>
        <w:spacing w:line="360" w:lineRule="auto"/>
        <w:rPr>
          <w:rFonts w:asciiTheme="minorHAnsi" w:hAnsiTheme="minorHAnsi" w:cstheme="minorHAnsi"/>
        </w:rPr>
      </w:pPr>
      <w:r w:rsidRPr="0030580F">
        <w:rPr>
          <w:rFonts w:asciiTheme="minorHAnsi" w:hAnsiTheme="minorHAnsi" w:cstheme="minorHAnsi"/>
        </w:rPr>
        <w:t>Spisany w dniu ……………….……………. w ………………………………… w związku z wykonaną usługa  na terenie ISE……</w:t>
      </w:r>
      <w:r>
        <w:rPr>
          <w:rFonts w:asciiTheme="minorHAnsi" w:hAnsiTheme="minorHAnsi" w:cstheme="minorHAnsi"/>
        </w:rPr>
        <w:t>…..</w:t>
      </w:r>
      <w:r w:rsidRPr="0030580F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…….</w:t>
      </w:r>
      <w:r w:rsidRPr="0030580F">
        <w:rPr>
          <w:rFonts w:asciiTheme="minorHAnsi" w:hAnsiTheme="minorHAnsi" w:cstheme="minorHAnsi"/>
        </w:rPr>
        <w:t>.………………  zgodnie z Umową nr……………………</w:t>
      </w:r>
      <w:r>
        <w:rPr>
          <w:rFonts w:asciiTheme="minorHAnsi" w:hAnsiTheme="minorHAnsi" w:cstheme="minorHAnsi"/>
        </w:rPr>
        <w:t>………….</w:t>
      </w:r>
      <w:r w:rsidRPr="0030580F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………</w:t>
      </w:r>
      <w:r w:rsidRPr="0030580F">
        <w:rPr>
          <w:rFonts w:asciiTheme="minorHAnsi" w:hAnsiTheme="minorHAnsi" w:cstheme="minorHAnsi"/>
        </w:rPr>
        <w:t>.…………… z dnia…………</w:t>
      </w:r>
      <w:r>
        <w:rPr>
          <w:rFonts w:asciiTheme="minorHAnsi" w:hAnsiTheme="minorHAnsi" w:cstheme="minorHAnsi"/>
        </w:rPr>
        <w:t>..</w:t>
      </w:r>
      <w:r w:rsidRPr="0030580F">
        <w:rPr>
          <w:rFonts w:asciiTheme="minorHAnsi" w:hAnsiTheme="minorHAnsi" w:cstheme="minorHAnsi"/>
        </w:rPr>
        <w:t>………………..………..</w:t>
      </w:r>
      <w:r w:rsidR="00C21D62">
        <w:rPr>
          <w:rFonts w:asciiTheme="minorHAnsi" w:hAnsiTheme="minorHAnsi" w:cstheme="minorHAnsi"/>
        </w:rPr>
        <w:t xml:space="preserve"> </w:t>
      </w:r>
      <w:r w:rsidR="00B81A8C">
        <w:rPr>
          <w:rFonts w:asciiTheme="minorHAnsi" w:hAnsiTheme="minorHAnsi" w:cstheme="minorHAnsi"/>
        </w:rPr>
        <w:t xml:space="preserve"> i </w:t>
      </w:r>
      <w:r w:rsidR="00C21D62">
        <w:rPr>
          <w:rFonts w:asciiTheme="minorHAnsi" w:hAnsiTheme="minorHAnsi" w:cstheme="minorHAnsi"/>
        </w:rPr>
        <w:t xml:space="preserve"> </w:t>
      </w:r>
      <w:r w:rsidR="00B81A8C">
        <w:rPr>
          <w:rFonts w:asciiTheme="minorHAnsi" w:hAnsiTheme="minorHAnsi" w:cstheme="minorHAnsi"/>
        </w:rPr>
        <w:t>Zamówieniem nr …………………………………………….</w:t>
      </w:r>
    </w:p>
    <w:p w14:paraId="799270DC" w14:textId="77777777" w:rsidR="00566EB8" w:rsidRDefault="00566EB8" w:rsidP="005D529D">
      <w:pPr>
        <w:jc w:val="center"/>
        <w:rPr>
          <w:rFonts w:asciiTheme="minorHAnsi" w:hAnsiTheme="minorHAnsi" w:cstheme="minorHAnsi"/>
        </w:rPr>
      </w:pPr>
    </w:p>
    <w:p w14:paraId="0200B158" w14:textId="77777777" w:rsidR="005D529D" w:rsidRDefault="005D529D" w:rsidP="00E41594">
      <w:pPr>
        <w:pStyle w:val="Akapitzlist"/>
        <w:numPr>
          <w:ilvl w:val="0"/>
          <w:numId w:val="11"/>
        </w:numPr>
        <w:tabs>
          <w:tab w:val="left" w:pos="3969"/>
        </w:tabs>
        <w:ind w:left="567" w:hanging="567"/>
        <w:rPr>
          <w:rFonts w:cstheme="minorHAnsi"/>
          <w:b/>
          <w:i/>
          <w:sz w:val="20"/>
          <w:szCs w:val="20"/>
        </w:rPr>
      </w:pPr>
      <w:r w:rsidRPr="00AF7D0B">
        <w:rPr>
          <w:rFonts w:cstheme="minorHAnsi"/>
          <w:sz w:val="20"/>
          <w:szCs w:val="20"/>
        </w:rPr>
        <w:t xml:space="preserve">Lokalizacja urządzenia: </w:t>
      </w:r>
      <w:r w:rsidRPr="00AF7D0B">
        <w:rPr>
          <w:rFonts w:cstheme="minorHAnsi"/>
          <w:sz w:val="20"/>
          <w:szCs w:val="20"/>
        </w:rPr>
        <w:tab/>
      </w:r>
      <w:r w:rsidR="00AB3E2B">
        <w:rPr>
          <w:rFonts w:cstheme="minorHAnsi"/>
          <w:sz w:val="20"/>
          <w:szCs w:val="20"/>
        </w:rPr>
        <w:t xml:space="preserve">  </w:t>
      </w:r>
      <w:r w:rsidR="00E41594">
        <w:rPr>
          <w:rFonts w:cstheme="minorHAnsi"/>
          <w:b/>
          <w:i/>
          <w:sz w:val="20"/>
          <w:szCs w:val="20"/>
        </w:rPr>
        <w:t>PKP PLK S.A. Zakład Linii Kolejowych</w:t>
      </w:r>
      <w:r w:rsidR="00565892">
        <w:rPr>
          <w:rFonts w:cstheme="minorHAnsi"/>
          <w:b/>
          <w:i/>
          <w:sz w:val="20"/>
          <w:szCs w:val="20"/>
        </w:rPr>
        <w:t xml:space="preserve"> …………………………………………..</w:t>
      </w:r>
    </w:p>
    <w:p w14:paraId="6FA03589" w14:textId="77777777" w:rsidR="00565892" w:rsidRPr="00E41594" w:rsidRDefault="00565892" w:rsidP="00565892">
      <w:pPr>
        <w:pStyle w:val="Akapitzlist"/>
        <w:tabs>
          <w:tab w:val="left" w:pos="3969"/>
        </w:tabs>
        <w:ind w:left="567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t xml:space="preserve">                                                                         </w:t>
      </w:r>
      <w:r w:rsidR="00AB3E2B">
        <w:rPr>
          <w:rFonts w:cstheme="minorHAnsi"/>
          <w:b/>
          <w:i/>
          <w:sz w:val="20"/>
          <w:szCs w:val="20"/>
        </w:rPr>
        <w:t xml:space="preserve"> </w:t>
      </w:r>
      <w:r>
        <w:rPr>
          <w:rFonts w:cstheme="minorHAnsi"/>
          <w:b/>
          <w:i/>
          <w:sz w:val="20"/>
          <w:szCs w:val="20"/>
        </w:rPr>
        <w:t xml:space="preserve"> </w:t>
      </w:r>
      <w:r w:rsidR="00AB3E2B">
        <w:rPr>
          <w:rFonts w:cstheme="minorHAnsi"/>
          <w:b/>
          <w:i/>
          <w:sz w:val="20"/>
          <w:szCs w:val="20"/>
        </w:rPr>
        <w:t xml:space="preserve"> </w:t>
      </w:r>
      <w:r>
        <w:rPr>
          <w:rFonts w:cstheme="minorHAnsi"/>
          <w:b/>
          <w:i/>
          <w:sz w:val="20"/>
          <w:szCs w:val="20"/>
        </w:rPr>
        <w:t xml:space="preserve"> ……………………………………………………………………………………………………</w:t>
      </w:r>
    </w:p>
    <w:p w14:paraId="7032CE4B" w14:textId="77777777" w:rsidR="00E11713" w:rsidRPr="00AF7D0B" w:rsidRDefault="00AB3E2B" w:rsidP="009B27FD">
      <w:pPr>
        <w:pStyle w:val="Akapitzlist"/>
        <w:numPr>
          <w:ilvl w:val="0"/>
          <w:numId w:val="11"/>
        </w:numPr>
        <w:tabs>
          <w:tab w:val="left" w:pos="3969"/>
        </w:tabs>
        <w:ind w:left="567"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Dane urządzenia:                </w:t>
      </w:r>
      <w:r w:rsidR="005D529D" w:rsidRPr="00AF7D0B">
        <w:rPr>
          <w:rFonts w:cstheme="minorHAnsi"/>
          <w:b/>
          <w:i/>
          <w:sz w:val="20"/>
          <w:szCs w:val="20"/>
        </w:rPr>
        <w:t xml:space="preserve">system </w:t>
      </w:r>
      <w:r w:rsidR="00E11713" w:rsidRPr="00AF7D0B">
        <w:rPr>
          <w:rFonts w:cstheme="minorHAnsi"/>
          <w:b/>
          <w:i/>
          <w:sz w:val="20"/>
          <w:szCs w:val="20"/>
        </w:rPr>
        <w:t>stał</w:t>
      </w:r>
      <w:r w:rsidR="005D529D" w:rsidRPr="00AF7D0B">
        <w:rPr>
          <w:rFonts w:cstheme="minorHAnsi"/>
          <w:b/>
          <w:i/>
          <w:sz w:val="20"/>
          <w:szCs w:val="20"/>
        </w:rPr>
        <w:t xml:space="preserve">ych urządzeń gaśniczych SAFEMATIC </w:t>
      </w:r>
      <w:r w:rsidR="00E11713" w:rsidRPr="00AF7D0B">
        <w:rPr>
          <w:rFonts w:cstheme="minorHAnsi"/>
          <w:b/>
          <w:i/>
          <w:sz w:val="20"/>
          <w:szCs w:val="20"/>
        </w:rPr>
        <w:t>FE-36</w:t>
      </w:r>
      <w:r>
        <w:rPr>
          <w:rFonts w:cstheme="minorHAnsi"/>
          <w:b/>
          <w:i/>
          <w:sz w:val="20"/>
          <w:szCs w:val="20"/>
        </w:rPr>
        <w:t xml:space="preserve"> ; NOVWC 1230 </w:t>
      </w:r>
      <w:r w:rsidR="00565892">
        <w:rPr>
          <w:rFonts w:cstheme="minorHAnsi"/>
          <w:b/>
          <w:i/>
          <w:sz w:val="20"/>
          <w:szCs w:val="20"/>
        </w:rPr>
        <w:t>………….……..</w:t>
      </w:r>
    </w:p>
    <w:p w14:paraId="6820F806" w14:textId="77777777" w:rsidR="00E11713" w:rsidRPr="00AF7D0B" w:rsidRDefault="00E11713" w:rsidP="009B27FD">
      <w:pPr>
        <w:pStyle w:val="Akapitzlist"/>
        <w:numPr>
          <w:ilvl w:val="0"/>
          <w:numId w:val="11"/>
        </w:numPr>
        <w:tabs>
          <w:tab w:val="left" w:pos="3969"/>
        </w:tabs>
        <w:ind w:left="567" w:hanging="567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Rodzaj substancji kontrolowanej:</w:t>
      </w:r>
      <w:r w:rsidRPr="00AF7D0B">
        <w:rPr>
          <w:rFonts w:cstheme="minorHAnsi"/>
          <w:sz w:val="20"/>
          <w:szCs w:val="20"/>
        </w:rPr>
        <w:tab/>
      </w:r>
      <w:r w:rsidR="003873D9" w:rsidRPr="00AF7D0B">
        <w:rPr>
          <w:b/>
          <w:i/>
          <w:sz w:val="20"/>
          <w:szCs w:val="20"/>
        </w:rPr>
        <w:t xml:space="preserve">1,1,1,3,3,3- </w:t>
      </w:r>
      <w:proofErr w:type="spellStart"/>
      <w:r w:rsidR="003873D9" w:rsidRPr="00AF7D0B">
        <w:rPr>
          <w:b/>
          <w:i/>
          <w:sz w:val="20"/>
          <w:szCs w:val="20"/>
        </w:rPr>
        <w:t>hexafluoropropan</w:t>
      </w:r>
      <w:proofErr w:type="spellEnd"/>
      <w:r w:rsidRPr="00AF7D0B">
        <w:rPr>
          <w:b/>
          <w:i/>
          <w:sz w:val="20"/>
          <w:szCs w:val="20"/>
        </w:rPr>
        <w:t xml:space="preserve"> – 100%</w:t>
      </w:r>
      <w:r w:rsidR="00AB3E2B">
        <w:rPr>
          <w:b/>
          <w:i/>
          <w:sz w:val="20"/>
          <w:szCs w:val="20"/>
        </w:rPr>
        <w:t>, ;</w:t>
      </w:r>
      <w:r w:rsidR="00AB3E2B" w:rsidRPr="00AB3E2B">
        <w:rPr>
          <w:rFonts w:ascii="Arial" w:eastAsia="Calibri" w:hAnsi="Arial" w:cs="Arial"/>
        </w:rPr>
        <w:t xml:space="preserve"> </w:t>
      </w:r>
      <w:r w:rsidR="00AB3E2B" w:rsidRPr="00AB3E2B">
        <w:rPr>
          <w:b/>
          <w:i/>
          <w:sz w:val="20"/>
          <w:szCs w:val="20"/>
        </w:rPr>
        <w:t xml:space="preserve">FK-5-1-12 </w:t>
      </w:r>
      <w:r w:rsidR="00AB3E2B">
        <w:rPr>
          <w:b/>
          <w:i/>
          <w:sz w:val="20"/>
          <w:szCs w:val="20"/>
        </w:rPr>
        <w:t xml:space="preserve"> ………………………</w:t>
      </w:r>
    </w:p>
    <w:p w14:paraId="53D7E3DB" w14:textId="77777777" w:rsidR="003873D9" w:rsidRPr="00AF7D0B" w:rsidRDefault="003873D9" w:rsidP="00871C75">
      <w:pPr>
        <w:pStyle w:val="Akapitzlist"/>
        <w:numPr>
          <w:ilvl w:val="0"/>
          <w:numId w:val="11"/>
        </w:numPr>
        <w:ind w:left="567" w:hanging="567"/>
        <w:rPr>
          <w:rFonts w:cstheme="minorHAnsi"/>
          <w:sz w:val="20"/>
          <w:szCs w:val="20"/>
        </w:rPr>
      </w:pPr>
      <w:r w:rsidRPr="00AF7D0B">
        <w:rPr>
          <w:sz w:val="20"/>
          <w:szCs w:val="20"/>
        </w:rPr>
        <w:t>Wykonane czynności:</w:t>
      </w:r>
    </w:p>
    <w:p w14:paraId="1C4D350F" w14:textId="77777777" w:rsidR="003873D9" w:rsidRPr="00AF7D0B" w:rsidRDefault="003873D9" w:rsidP="00871C75">
      <w:pPr>
        <w:pStyle w:val="Akapitzlist"/>
        <w:numPr>
          <w:ilvl w:val="1"/>
          <w:numId w:val="12"/>
        </w:numPr>
        <w:ind w:left="851" w:hanging="284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Kontrola szczelności zbiorników:</w:t>
      </w:r>
    </w:p>
    <w:p w14:paraId="58F93486" w14:textId="77777777" w:rsidR="003873D9" w:rsidRPr="00AF7D0B" w:rsidRDefault="00566EB8" w:rsidP="00566EB8">
      <w:pPr>
        <w:pStyle w:val="Akapitzlist"/>
        <w:ind w:left="851" w:firstLine="1276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s</w:t>
      </w:r>
      <w:r w:rsidR="003873D9" w:rsidRPr="00AF7D0B">
        <w:rPr>
          <w:rFonts w:cstheme="minorHAnsi"/>
          <w:sz w:val="20"/>
          <w:szCs w:val="20"/>
        </w:rPr>
        <w:t>zczelne</w:t>
      </w:r>
      <w:r w:rsidR="003873D9" w:rsidRPr="00AF7D0B">
        <w:rPr>
          <w:rFonts w:cstheme="minorHAnsi"/>
          <w:sz w:val="20"/>
          <w:szCs w:val="20"/>
        </w:rPr>
        <w:tab/>
      </w:r>
      <w:r w:rsidR="003873D9" w:rsidRPr="00AF7D0B">
        <w:rPr>
          <w:rFonts w:cstheme="minorHAnsi"/>
          <w:sz w:val="20"/>
          <w:szCs w:val="20"/>
        </w:rPr>
        <w:tab/>
      </w:r>
      <w:r w:rsidR="00AF7D0B">
        <w:rPr>
          <w:rFonts w:cstheme="minorHAnsi"/>
          <w:sz w:val="20"/>
          <w:szCs w:val="20"/>
        </w:rPr>
        <w:tab/>
      </w:r>
      <w:r w:rsidR="003873D9" w:rsidRPr="00AF7D0B">
        <w:rPr>
          <w:rFonts w:cstheme="minorHAnsi"/>
          <w:sz w:val="20"/>
          <w:szCs w:val="20"/>
        </w:rPr>
        <w:tab/>
      </w:r>
      <w:sdt>
        <w:sdtPr>
          <w:rPr>
            <w:rFonts w:cstheme="minorHAnsi"/>
            <w:sz w:val="20"/>
            <w:szCs w:val="20"/>
          </w:rPr>
          <w:id w:val="-305704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3D9" w:rsidRPr="00AF7D0B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</w:p>
    <w:p w14:paraId="6B60DBBC" w14:textId="77777777" w:rsidR="003873D9" w:rsidRPr="00AF7D0B" w:rsidRDefault="00566EB8" w:rsidP="00566EB8">
      <w:pPr>
        <w:pStyle w:val="Akapitzlist"/>
        <w:ind w:left="851" w:firstLine="1276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n</w:t>
      </w:r>
      <w:r w:rsidR="003873D9" w:rsidRPr="00AF7D0B">
        <w:rPr>
          <w:rFonts w:cstheme="minorHAnsi"/>
          <w:sz w:val="20"/>
          <w:szCs w:val="20"/>
        </w:rPr>
        <w:t>ieszczelne</w:t>
      </w:r>
      <w:r w:rsidR="003873D9" w:rsidRPr="00AF7D0B">
        <w:rPr>
          <w:rFonts w:cstheme="minorHAnsi"/>
          <w:sz w:val="20"/>
          <w:szCs w:val="20"/>
        </w:rPr>
        <w:tab/>
      </w:r>
      <w:r w:rsidR="003873D9" w:rsidRPr="00AF7D0B">
        <w:rPr>
          <w:rFonts w:cstheme="minorHAnsi"/>
          <w:sz w:val="20"/>
          <w:szCs w:val="20"/>
        </w:rPr>
        <w:tab/>
      </w:r>
      <w:r w:rsidR="003873D9" w:rsidRPr="00AF7D0B">
        <w:rPr>
          <w:rFonts w:cstheme="minorHAnsi"/>
          <w:sz w:val="20"/>
          <w:szCs w:val="20"/>
        </w:rPr>
        <w:tab/>
      </w:r>
      <w:sdt>
        <w:sdtPr>
          <w:rPr>
            <w:rFonts w:cstheme="minorHAnsi"/>
            <w:sz w:val="20"/>
            <w:szCs w:val="20"/>
          </w:rPr>
          <w:id w:val="-1437587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3D9" w:rsidRPr="00AF7D0B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</w:p>
    <w:p w14:paraId="7DDA9A14" w14:textId="77777777" w:rsidR="00566EB8" w:rsidRPr="00AF7D0B" w:rsidRDefault="00566EB8" w:rsidP="00566EB8">
      <w:pPr>
        <w:pStyle w:val="Akapitzlist"/>
        <w:ind w:left="851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Stwierdzona przyczyna nieszczelności: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71C75">
        <w:rPr>
          <w:rFonts w:cstheme="minorHAnsi"/>
          <w:sz w:val="20"/>
          <w:szCs w:val="20"/>
        </w:rPr>
        <w:t>………………………………………………</w:t>
      </w:r>
      <w:r w:rsidRPr="00AF7D0B">
        <w:rPr>
          <w:rFonts w:cstheme="minorHAnsi"/>
          <w:sz w:val="20"/>
          <w:szCs w:val="20"/>
        </w:rPr>
        <w:t>…...</w:t>
      </w:r>
    </w:p>
    <w:p w14:paraId="4655E8ED" w14:textId="77777777" w:rsidR="00566EB8" w:rsidRPr="00AF7D0B" w:rsidRDefault="00566EB8" w:rsidP="00871C75">
      <w:pPr>
        <w:pStyle w:val="Akapitzlist"/>
        <w:numPr>
          <w:ilvl w:val="1"/>
          <w:numId w:val="12"/>
        </w:numPr>
        <w:ind w:left="851" w:hanging="284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Konserwacja lub serwisowanie:</w:t>
      </w:r>
      <w:r w:rsidRPr="00AF7D0B">
        <w:rPr>
          <w:rFonts w:cstheme="minorHAnsi"/>
          <w:sz w:val="20"/>
          <w:szCs w:val="20"/>
        </w:rPr>
        <w:tab/>
      </w:r>
      <w:r w:rsidR="00871C75">
        <w:rPr>
          <w:rFonts w:cstheme="minorHAnsi"/>
          <w:sz w:val="20"/>
          <w:szCs w:val="20"/>
        </w:rPr>
        <w:tab/>
      </w:r>
      <w:r w:rsidRPr="00AF7D0B">
        <w:rPr>
          <w:rFonts w:cstheme="minorHAnsi"/>
          <w:sz w:val="20"/>
          <w:szCs w:val="20"/>
        </w:rPr>
        <w:tab/>
      </w:r>
      <w:sdt>
        <w:sdtPr>
          <w:rPr>
            <w:rFonts w:cstheme="minorHAnsi"/>
            <w:sz w:val="20"/>
            <w:szCs w:val="20"/>
          </w:rPr>
          <w:id w:val="1328400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F7D0B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</w:p>
    <w:p w14:paraId="68D5A915" w14:textId="77777777" w:rsidR="00566EB8" w:rsidRPr="00AF7D0B" w:rsidRDefault="00566EB8" w:rsidP="00871C75">
      <w:pPr>
        <w:pStyle w:val="Akapitzlist"/>
        <w:numPr>
          <w:ilvl w:val="0"/>
          <w:numId w:val="13"/>
        </w:numPr>
        <w:ind w:left="567" w:hanging="567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Ilość substancji kontrolowanej (F-gazu, kg)</w:t>
      </w:r>
      <w:r w:rsidRPr="00AF7D0B">
        <w:rPr>
          <w:rFonts w:cstheme="minorHAnsi"/>
          <w:sz w:val="20"/>
          <w:szCs w:val="20"/>
        </w:rPr>
        <w:tab/>
      </w:r>
      <w:r w:rsidRPr="00AF7D0B">
        <w:rPr>
          <w:rFonts w:cstheme="minorHAnsi"/>
          <w:sz w:val="20"/>
          <w:szCs w:val="20"/>
        </w:rPr>
        <w:tab/>
        <w:t>…………………………………………………..</w:t>
      </w:r>
    </w:p>
    <w:p w14:paraId="67C4746D" w14:textId="77777777" w:rsidR="00FE337A" w:rsidRPr="00AF7D0B" w:rsidRDefault="00FE337A" w:rsidP="00871C75">
      <w:pPr>
        <w:pStyle w:val="Akapitzlist"/>
        <w:numPr>
          <w:ilvl w:val="0"/>
          <w:numId w:val="13"/>
        </w:numPr>
        <w:ind w:left="567" w:hanging="567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Uwagi i zalecenia Wykonawcy po przeprowadzonych pracach serwisowych i konserwacyjnych:</w:t>
      </w:r>
    </w:p>
    <w:p w14:paraId="76B365B7" w14:textId="77777777" w:rsidR="00FE337A" w:rsidRPr="00AF7D0B" w:rsidRDefault="00FE337A" w:rsidP="00FE337A">
      <w:pPr>
        <w:pStyle w:val="Akapitzlist"/>
        <w:ind w:left="426"/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71C75">
        <w:rPr>
          <w:rFonts w:cstheme="minorHAnsi"/>
          <w:sz w:val="20"/>
          <w:szCs w:val="20"/>
        </w:rPr>
        <w:t>………………………………………………</w:t>
      </w:r>
      <w:r w:rsidRPr="00AF7D0B">
        <w:rPr>
          <w:rFonts w:cstheme="minorHAnsi"/>
          <w:sz w:val="20"/>
          <w:szCs w:val="20"/>
        </w:rPr>
        <w:t>……</w:t>
      </w:r>
    </w:p>
    <w:p w14:paraId="5B5221CD" w14:textId="77777777" w:rsidR="00566EB8" w:rsidRPr="00AF7D0B" w:rsidRDefault="00FE337A" w:rsidP="00FE337A">
      <w:pPr>
        <w:rPr>
          <w:rFonts w:asciiTheme="minorHAnsi" w:hAnsiTheme="minorHAnsi" w:cstheme="minorHAnsi"/>
          <w:sz w:val="20"/>
          <w:szCs w:val="20"/>
        </w:rPr>
      </w:pPr>
      <w:r w:rsidRPr="00AF7D0B">
        <w:rPr>
          <w:rFonts w:asciiTheme="minorHAnsi" w:hAnsiTheme="minorHAnsi" w:cstheme="minorHAnsi"/>
          <w:sz w:val="20"/>
          <w:szCs w:val="20"/>
        </w:rPr>
        <w:t>Poinformowano Zamawiającego o konieczności dokonania wpisu do Centralnego Rejestru Operatorów na podstawie niniejszego protokołu **</w:t>
      </w:r>
    </w:p>
    <w:p w14:paraId="78E7AD48" w14:textId="77777777" w:rsidR="00FE337A" w:rsidRPr="00871C75" w:rsidRDefault="00FE337A" w:rsidP="00FE337A">
      <w:pPr>
        <w:rPr>
          <w:rFonts w:asciiTheme="minorHAnsi" w:hAnsiTheme="minorHAnsi" w:cstheme="minorHAnsi"/>
          <w:sz w:val="10"/>
          <w:szCs w:val="10"/>
        </w:rPr>
      </w:pPr>
    </w:p>
    <w:p w14:paraId="6AEF8E00" w14:textId="77777777" w:rsidR="00FE337A" w:rsidRPr="00FB2649" w:rsidRDefault="00FE337A" w:rsidP="00FE337A">
      <w:pPr>
        <w:rPr>
          <w:rFonts w:asciiTheme="minorHAnsi" w:hAnsiTheme="minorHAnsi" w:cstheme="minorHAnsi"/>
          <w:i/>
          <w:sz w:val="16"/>
          <w:szCs w:val="16"/>
        </w:rPr>
      </w:pPr>
      <w:r w:rsidRPr="00FB2649">
        <w:rPr>
          <w:rFonts w:asciiTheme="minorHAnsi" w:hAnsiTheme="minorHAnsi" w:cstheme="minorHAnsi"/>
          <w:i/>
          <w:sz w:val="16"/>
          <w:szCs w:val="16"/>
        </w:rPr>
        <w:t xml:space="preserve">** - Zgodnie z Ustawą z dnia 15 maja 2015 r. o substancjach zubożających warstwę ozonową oraz o niektórych fluorowanych gazach cieplarnianych </w:t>
      </w:r>
      <w:r w:rsidR="00FB2649" w:rsidRPr="00FB2649">
        <w:rPr>
          <w:rFonts w:asciiTheme="minorHAnsi" w:hAnsiTheme="minorHAnsi" w:cstheme="minorHAnsi"/>
          <w:i/>
          <w:sz w:val="16"/>
          <w:szCs w:val="16"/>
        </w:rPr>
        <w:t>(J. t. Dz.U. 2017 poz. 1951)</w:t>
      </w:r>
    </w:p>
    <w:p w14:paraId="0327971B" w14:textId="77777777" w:rsidR="00FB2649" w:rsidRPr="00AF7D0B" w:rsidRDefault="00FB2649" w:rsidP="00FE337A">
      <w:pPr>
        <w:rPr>
          <w:rFonts w:asciiTheme="minorHAnsi" w:hAnsiTheme="minorHAnsi" w:cstheme="minorHAnsi"/>
          <w:sz w:val="20"/>
          <w:szCs w:val="20"/>
        </w:rPr>
      </w:pPr>
    </w:p>
    <w:p w14:paraId="20DC9916" w14:textId="77777777" w:rsidR="00FB2649" w:rsidRPr="00AF7D0B" w:rsidRDefault="00FB2649" w:rsidP="00FB2649">
      <w:pPr>
        <w:pStyle w:val="Akapitzlist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>Dane podmiotu wykonującego czynności sprawdzające:</w:t>
      </w:r>
    </w:p>
    <w:p w14:paraId="49E9B643" w14:textId="77777777" w:rsidR="00FB2649" w:rsidRPr="00871C75" w:rsidRDefault="00E41594" w:rsidP="00FB2649">
      <w:pPr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Nazwa: 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</w:p>
    <w:p w14:paraId="26020DF2" w14:textId="77777777" w:rsidR="00FB2649" w:rsidRPr="00871C75" w:rsidRDefault="00023F1C" w:rsidP="00FB2649">
      <w:pPr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Adres: 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</w:p>
    <w:p w14:paraId="37DDBC14" w14:textId="77777777" w:rsidR="00FB2649" w:rsidRPr="00871C75" w:rsidRDefault="00FB2649" w:rsidP="00FB2649">
      <w:pPr>
        <w:ind w:left="360"/>
        <w:rPr>
          <w:rFonts w:asciiTheme="minorHAnsi" w:hAnsiTheme="minorHAnsi" w:cstheme="minorHAnsi"/>
          <w:b/>
          <w:sz w:val="20"/>
          <w:szCs w:val="20"/>
        </w:rPr>
      </w:pPr>
      <w:r w:rsidRPr="00871C75">
        <w:rPr>
          <w:rFonts w:asciiTheme="minorHAnsi" w:hAnsiTheme="minorHAnsi" w:cstheme="minorHAnsi"/>
          <w:b/>
          <w:sz w:val="20"/>
          <w:szCs w:val="20"/>
        </w:rPr>
        <w:t xml:space="preserve">Nr certyfikatu dla przedsiębiorcy: </w:t>
      </w:r>
      <w:r w:rsidR="00023F1C">
        <w:rPr>
          <w:rFonts w:asciiTheme="minorHAnsi" w:hAnsiTheme="minorHAnsi" w:cstheme="minorHAnsi"/>
          <w:b/>
          <w:sz w:val="20"/>
          <w:szCs w:val="20"/>
        </w:rPr>
        <w:tab/>
      </w:r>
    </w:p>
    <w:p w14:paraId="508529D3" w14:textId="77777777" w:rsidR="00FB2649" w:rsidRPr="00AF7D0B" w:rsidRDefault="00FB2649" w:rsidP="00FB2649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1FA26656" w14:textId="77777777" w:rsidR="00FB2649" w:rsidRPr="00AF7D0B" w:rsidRDefault="00FB2649" w:rsidP="00FB2649">
      <w:pPr>
        <w:pStyle w:val="Akapitzlist"/>
        <w:numPr>
          <w:ilvl w:val="0"/>
          <w:numId w:val="13"/>
        </w:numPr>
        <w:rPr>
          <w:rFonts w:cstheme="minorHAnsi"/>
          <w:sz w:val="20"/>
          <w:szCs w:val="20"/>
        </w:rPr>
      </w:pPr>
      <w:r w:rsidRPr="00AF7D0B">
        <w:rPr>
          <w:rFonts w:cstheme="minorHAnsi"/>
          <w:sz w:val="20"/>
          <w:szCs w:val="20"/>
        </w:rPr>
        <w:t xml:space="preserve">Dane </w:t>
      </w:r>
      <w:r w:rsidR="009B27FD">
        <w:rPr>
          <w:rFonts w:cstheme="minorHAnsi"/>
          <w:sz w:val="20"/>
          <w:szCs w:val="20"/>
        </w:rPr>
        <w:t>oso</w:t>
      </w:r>
      <w:r w:rsidRPr="00AF7D0B">
        <w:rPr>
          <w:rFonts w:cstheme="minorHAnsi"/>
          <w:sz w:val="20"/>
          <w:szCs w:val="20"/>
        </w:rPr>
        <w:t>b</w:t>
      </w:r>
      <w:r w:rsidR="009B27FD">
        <w:rPr>
          <w:rFonts w:cstheme="minorHAnsi"/>
          <w:sz w:val="20"/>
          <w:szCs w:val="20"/>
        </w:rPr>
        <w:t>y</w:t>
      </w:r>
      <w:r w:rsidRPr="00AF7D0B">
        <w:rPr>
          <w:rFonts w:cstheme="minorHAnsi"/>
          <w:sz w:val="20"/>
          <w:szCs w:val="20"/>
        </w:rPr>
        <w:t xml:space="preserve"> wykonując</w:t>
      </w:r>
      <w:r w:rsidR="009B27FD">
        <w:rPr>
          <w:rFonts w:cstheme="minorHAnsi"/>
          <w:sz w:val="20"/>
          <w:szCs w:val="20"/>
        </w:rPr>
        <w:t>ej</w:t>
      </w:r>
      <w:r w:rsidRPr="00AF7D0B">
        <w:rPr>
          <w:rFonts w:cstheme="minorHAnsi"/>
          <w:sz w:val="20"/>
          <w:szCs w:val="20"/>
        </w:rPr>
        <w:t xml:space="preserve"> czynności sprawdzające:</w:t>
      </w:r>
    </w:p>
    <w:p w14:paraId="343CAD30" w14:textId="77777777" w:rsidR="00AF7D0B" w:rsidRPr="00871C75" w:rsidRDefault="00023F1C" w:rsidP="00AF7D0B">
      <w:pPr>
        <w:ind w:left="36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Imię i nazwisko: 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</w:p>
    <w:p w14:paraId="16CCC9E8" w14:textId="77777777" w:rsidR="00AF7D0B" w:rsidRPr="00871C75" w:rsidRDefault="00AF7D0B" w:rsidP="00AF7D0B">
      <w:pPr>
        <w:ind w:left="360"/>
        <w:rPr>
          <w:rFonts w:asciiTheme="minorHAnsi" w:hAnsiTheme="minorHAnsi" w:cstheme="minorHAnsi"/>
          <w:b/>
          <w:sz w:val="20"/>
          <w:szCs w:val="20"/>
        </w:rPr>
      </w:pPr>
      <w:r w:rsidRPr="00871C75">
        <w:rPr>
          <w:rFonts w:asciiTheme="minorHAnsi" w:hAnsiTheme="minorHAnsi" w:cstheme="minorHAnsi"/>
          <w:b/>
          <w:sz w:val="20"/>
          <w:szCs w:val="20"/>
        </w:rPr>
        <w:t xml:space="preserve">Nr certyfikatu personalnego: </w:t>
      </w:r>
      <w:r w:rsidR="00023F1C">
        <w:rPr>
          <w:rFonts w:asciiTheme="minorHAnsi" w:hAnsiTheme="minorHAnsi" w:cstheme="minorHAnsi"/>
          <w:b/>
          <w:sz w:val="20"/>
          <w:szCs w:val="20"/>
        </w:rPr>
        <w:tab/>
      </w:r>
      <w:r w:rsidR="00023F1C">
        <w:rPr>
          <w:rFonts w:asciiTheme="minorHAnsi" w:hAnsiTheme="minorHAnsi" w:cstheme="minorHAnsi"/>
          <w:b/>
          <w:sz w:val="20"/>
          <w:szCs w:val="20"/>
        </w:rPr>
        <w:tab/>
      </w:r>
    </w:p>
    <w:p w14:paraId="496A76FD" w14:textId="77777777" w:rsidR="009B27FD" w:rsidRDefault="009B27FD" w:rsidP="0030580F">
      <w:pPr>
        <w:ind w:left="360"/>
        <w:rPr>
          <w:rFonts w:asciiTheme="minorHAnsi" w:hAnsiTheme="minorHAnsi" w:cstheme="minorHAnsi"/>
          <w:b/>
          <w:sz w:val="20"/>
          <w:szCs w:val="20"/>
        </w:rPr>
      </w:pPr>
      <w:r w:rsidRPr="00871C75">
        <w:rPr>
          <w:rFonts w:asciiTheme="minorHAnsi" w:hAnsiTheme="minorHAnsi" w:cstheme="minorHAnsi"/>
          <w:b/>
          <w:sz w:val="20"/>
          <w:szCs w:val="20"/>
        </w:rPr>
        <w:t xml:space="preserve">Kraj z którego pochodzi certyfikat: </w:t>
      </w:r>
      <w:r w:rsidR="00023F1C">
        <w:rPr>
          <w:rFonts w:asciiTheme="minorHAnsi" w:hAnsiTheme="minorHAnsi" w:cstheme="minorHAnsi"/>
          <w:b/>
          <w:sz w:val="20"/>
          <w:szCs w:val="20"/>
        </w:rPr>
        <w:tab/>
      </w:r>
    </w:p>
    <w:p w14:paraId="14639A1C" w14:textId="77777777" w:rsidR="009B27FD" w:rsidRDefault="009B27FD" w:rsidP="00FB2649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4C1BE19D" w14:textId="77777777" w:rsidR="00AF7D0B" w:rsidRDefault="00AF7D0B" w:rsidP="00FB2649">
      <w:pPr>
        <w:ind w:left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Data wykonania czynności zawartych w protokole: …………………………………………..</w:t>
      </w:r>
    </w:p>
    <w:p w14:paraId="64AB1BC6" w14:textId="77777777" w:rsidR="00AF7D0B" w:rsidRDefault="00AF7D0B" w:rsidP="00FB2649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13556FAC" w14:textId="77777777" w:rsidR="00AF7D0B" w:rsidRDefault="00AF7D0B" w:rsidP="00FB2649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4FA9CCCF" w14:textId="77777777" w:rsidR="00AF7D0B" w:rsidRDefault="00AF7D0B" w:rsidP="00FB2649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40230B4C" w14:textId="77777777" w:rsidR="00F8590F" w:rsidRDefault="00F8590F" w:rsidP="00FB2649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1B75443E" w14:textId="77777777" w:rsidR="00AF7D0B" w:rsidRDefault="00AF7D0B" w:rsidP="00FB2649">
      <w:pPr>
        <w:ind w:left="360"/>
        <w:rPr>
          <w:rFonts w:asciiTheme="minorHAnsi" w:hAnsiTheme="minorHAnsi" w:cstheme="minorHAnsi"/>
          <w:sz w:val="20"/>
          <w:szCs w:val="20"/>
        </w:rPr>
      </w:pPr>
    </w:p>
    <w:p w14:paraId="7CC7CBFF" w14:textId="77777777" w:rsidR="00AF7D0B" w:rsidRDefault="00AF7D0B" w:rsidP="00AF7D0B">
      <w:pPr>
        <w:tabs>
          <w:tab w:val="center" w:pos="1985"/>
          <w:tab w:val="center" w:pos="7371"/>
        </w:tabs>
        <w:ind w:left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……………………………………………………….</w:t>
      </w:r>
      <w:r>
        <w:rPr>
          <w:rFonts w:asciiTheme="minorHAnsi" w:hAnsiTheme="minorHAnsi" w:cstheme="minorHAnsi"/>
          <w:sz w:val="20"/>
          <w:szCs w:val="20"/>
        </w:rPr>
        <w:tab/>
        <w:t>…………………………………………………………</w:t>
      </w:r>
    </w:p>
    <w:p w14:paraId="17E9EECC" w14:textId="77777777" w:rsidR="00AF7D0B" w:rsidRPr="00AF7D0B" w:rsidRDefault="00F46243" w:rsidP="00AF7D0B">
      <w:pPr>
        <w:tabs>
          <w:tab w:val="center" w:pos="1985"/>
          <w:tab w:val="center" w:pos="7371"/>
        </w:tabs>
        <w:ind w:left="3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Data i podpis Użytkownika</w:t>
      </w:r>
      <w:r w:rsidR="00AF7D0B">
        <w:rPr>
          <w:rFonts w:asciiTheme="minorHAnsi" w:hAnsiTheme="minorHAnsi" w:cstheme="minorHAnsi"/>
          <w:sz w:val="20"/>
          <w:szCs w:val="20"/>
        </w:rPr>
        <w:tab/>
        <w:t>Data i podpis Wykonawcy</w:t>
      </w:r>
      <w:r w:rsidR="00F8590F">
        <w:rPr>
          <w:rFonts w:asciiTheme="minorHAnsi" w:hAnsiTheme="minorHAnsi" w:cstheme="minorHAnsi"/>
          <w:sz w:val="20"/>
          <w:szCs w:val="20"/>
        </w:rPr>
        <w:t xml:space="preserve"> (pieczątka z nr certyfikatu)</w:t>
      </w:r>
    </w:p>
    <w:sectPr w:rsidR="00AF7D0B" w:rsidRPr="00AF7D0B" w:rsidSect="0082496A">
      <w:headerReference w:type="default" r:id="rId8"/>
      <w:footerReference w:type="default" r:id="rId9"/>
      <w:pgSz w:w="11906" w:h="16838" w:code="9"/>
      <w:pgMar w:top="2109" w:right="849" w:bottom="567" w:left="1418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19C03" w14:textId="77777777" w:rsidR="00A956E4" w:rsidRDefault="00A956E4" w:rsidP="008E180A">
      <w:r>
        <w:separator/>
      </w:r>
    </w:p>
  </w:endnote>
  <w:endnote w:type="continuationSeparator" w:id="0">
    <w:p w14:paraId="103ED685" w14:textId="77777777" w:rsidR="00A956E4" w:rsidRDefault="00A956E4" w:rsidP="008E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A6AD" w14:textId="77777777" w:rsidR="000E384E" w:rsidRDefault="000E384E" w:rsidP="000E384E">
    <w:pPr>
      <w:pStyle w:val="Nagwek1"/>
      <w:tabs>
        <w:tab w:val="left" w:pos="2694"/>
      </w:tabs>
      <w:spacing w:before="0"/>
      <w:rPr>
        <w:rFonts w:ascii="Arial" w:hAnsi="Arial" w:cs="Arial"/>
        <w:b/>
        <w:color w:val="808080" w:themeColor="background1" w:themeShade="80"/>
        <w:sz w:val="18"/>
        <w:szCs w:val="18"/>
      </w:rPr>
    </w:pPr>
  </w:p>
  <w:p w14:paraId="2D023342" w14:textId="77777777" w:rsidR="000E384E" w:rsidRDefault="000E384E" w:rsidP="000E384E">
    <w:pPr>
      <w:tabs>
        <w:tab w:val="left" w:pos="2694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9538"/>
      </w:tabs>
      <w:ind w:left="-567"/>
      <w:rPr>
        <w:rFonts w:ascii="Arial" w:hAnsi="Arial" w:cs="Arial"/>
        <w:color w:val="808080" w:themeColor="background1" w:themeShade="80"/>
        <w:sz w:val="16"/>
        <w:szCs w:val="16"/>
      </w:rPr>
    </w:pPr>
    <w:r>
      <w:rPr>
        <w:rFonts w:ascii="Arial" w:hAnsi="Arial" w:cs="Arial"/>
        <w:color w:val="808080" w:themeColor="background1" w:themeShade="80"/>
        <w:sz w:val="16"/>
        <w:szCs w:val="16"/>
      </w:rPr>
      <w:tab/>
    </w:r>
  </w:p>
  <w:p w14:paraId="487540EB" w14:textId="77777777" w:rsidR="000E384E" w:rsidRDefault="000E384E" w:rsidP="000E384E">
    <w:pPr>
      <w:pStyle w:val="Stopka"/>
    </w:pPr>
  </w:p>
  <w:p w14:paraId="55485E52" w14:textId="77777777" w:rsidR="000E384E" w:rsidRDefault="000E384E" w:rsidP="000E38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3CAF7" w14:textId="77777777" w:rsidR="00A956E4" w:rsidRDefault="00A956E4" w:rsidP="008E180A">
      <w:r>
        <w:separator/>
      </w:r>
    </w:p>
  </w:footnote>
  <w:footnote w:type="continuationSeparator" w:id="0">
    <w:p w14:paraId="4A129CE5" w14:textId="77777777" w:rsidR="00A956E4" w:rsidRDefault="00A956E4" w:rsidP="008E1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CBFD2" w14:textId="5CFA515B" w:rsidR="00EA0285" w:rsidRDefault="00EA0285" w:rsidP="00C2649F">
    <w:pPr>
      <w:pStyle w:val="Nagwek"/>
      <w:rPr>
        <w:i/>
        <w:sz w:val="24"/>
        <w:szCs w:val="24"/>
      </w:rPr>
    </w:pPr>
    <w:r w:rsidRPr="00EA0285">
      <w:rPr>
        <w:i/>
        <w:sz w:val="28"/>
        <w:szCs w:val="28"/>
      </w:rPr>
      <w:t xml:space="preserve">                                                                                    </w:t>
    </w:r>
    <w:r w:rsidR="004F62D8">
      <w:rPr>
        <w:i/>
        <w:sz w:val="28"/>
        <w:szCs w:val="28"/>
      </w:rPr>
      <w:t xml:space="preserve">                 </w:t>
    </w:r>
    <w:r w:rsidR="00097A0F">
      <w:rPr>
        <w:i/>
        <w:sz w:val="28"/>
        <w:szCs w:val="28"/>
      </w:rPr>
      <w:t xml:space="preserve">  </w:t>
    </w:r>
    <w:r w:rsidRPr="00EA0285">
      <w:rPr>
        <w:i/>
        <w:sz w:val="24"/>
        <w:szCs w:val="24"/>
      </w:rPr>
      <w:t xml:space="preserve">Załącznik nr </w:t>
    </w:r>
    <w:r w:rsidR="00B67064">
      <w:rPr>
        <w:i/>
        <w:sz w:val="24"/>
        <w:szCs w:val="24"/>
      </w:rPr>
      <w:t>3 do</w:t>
    </w:r>
    <w:r w:rsidR="00097A0F">
      <w:rPr>
        <w:i/>
        <w:sz w:val="24"/>
        <w:szCs w:val="24"/>
      </w:rPr>
      <w:t xml:space="preserve"> Umowy</w:t>
    </w:r>
    <w:r w:rsidR="004F62D8">
      <w:rPr>
        <w:i/>
        <w:sz w:val="24"/>
        <w:szCs w:val="24"/>
      </w:rPr>
      <w:t xml:space="preserve"> </w:t>
    </w:r>
  </w:p>
  <w:p w14:paraId="71B79715" w14:textId="77777777" w:rsidR="0030580F" w:rsidRDefault="0030580F" w:rsidP="00C2649F">
    <w:pPr>
      <w:pStyle w:val="Nagwek"/>
      <w:rPr>
        <w:i/>
        <w:sz w:val="24"/>
        <w:szCs w:val="24"/>
      </w:rPr>
    </w:pPr>
  </w:p>
  <w:p w14:paraId="2B2BEF86" w14:textId="77777777" w:rsidR="0030580F" w:rsidRPr="00EA0285" w:rsidRDefault="0030580F" w:rsidP="00C2649F">
    <w:pPr>
      <w:pStyle w:val="Nagwek"/>
      <w:rPr>
        <w:i/>
        <w:sz w:val="24"/>
        <w:szCs w:val="24"/>
      </w:rPr>
    </w:pPr>
  </w:p>
  <w:p w14:paraId="4F90BAED" w14:textId="77777777" w:rsidR="004B0DCD" w:rsidRPr="00C2649F" w:rsidRDefault="00C2649F" w:rsidP="00C2649F">
    <w:pPr>
      <w:pStyle w:val="Nagwek"/>
      <w:rPr>
        <w:i/>
        <w:sz w:val="28"/>
        <w:szCs w:val="28"/>
        <w:u w:val="dotted"/>
      </w:rPr>
    </w:pPr>
    <w:r w:rsidRPr="00C2649F">
      <w:rPr>
        <w:i/>
        <w:sz w:val="28"/>
        <w:szCs w:val="28"/>
        <w:u w:val="dotted"/>
      </w:rPr>
      <w:t xml:space="preserve">Dane Firmy (logo, </w:t>
    </w:r>
    <w:r>
      <w:rPr>
        <w:i/>
        <w:sz w:val="28"/>
        <w:szCs w:val="28"/>
        <w:u w:val="dotted"/>
      </w:rPr>
      <w:t>pieczątka, itp.</w:t>
    </w:r>
    <w:r w:rsidRPr="00C2649F">
      <w:rPr>
        <w:i/>
        <w:sz w:val="28"/>
        <w:szCs w:val="28"/>
        <w:u w:val="dotted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3277E"/>
    <w:multiLevelType w:val="hybridMultilevel"/>
    <w:tmpl w:val="6916E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1089F"/>
    <w:multiLevelType w:val="multilevel"/>
    <w:tmpl w:val="B3D2F3C2"/>
    <w:lvl w:ilvl="0">
      <w:start w:val="2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upperLetter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987E5F"/>
    <w:multiLevelType w:val="multilevel"/>
    <w:tmpl w:val="EC9480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00F0D0F"/>
    <w:multiLevelType w:val="hybridMultilevel"/>
    <w:tmpl w:val="A4CEECBE"/>
    <w:lvl w:ilvl="0" w:tplc="E3E8D3E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224B0"/>
    <w:multiLevelType w:val="hybridMultilevel"/>
    <w:tmpl w:val="34EE00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6C503FE"/>
    <w:multiLevelType w:val="multilevel"/>
    <w:tmpl w:val="E940E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890483B"/>
    <w:multiLevelType w:val="multilevel"/>
    <w:tmpl w:val="76807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0B84707"/>
    <w:multiLevelType w:val="hybridMultilevel"/>
    <w:tmpl w:val="3C62E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DA5"/>
    <w:multiLevelType w:val="hybridMultilevel"/>
    <w:tmpl w:val="D010949E"/>
    <w:lvl w:ilvl="0" w:tplc="0415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9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45" w:hanging="360"/>
      </w:pPr>
      <w:rPr>
        <w:rFonts w:ascii="Wingdings" w:hAnsi="Wingdings" w:hint="default"/>
      </w:rPr>
    </w:lvl>
  </w:abstractNum>
  <w:abstractNum w:abstractNumId="9" w15:restartNumberingAfterBreak="0">
    <w:nsid w:val="55364BC3"/>
    <w:multiLevelType w:val="hybridMultilevel"/>
    <w:tmpl w:val="6FFCAE8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BE935E3"/>
    <w:multiLevelType w:val="hybridMultilevel"/>
    <w:tmpl w:val="0A2EF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D35C9"/>
    <w:multiLevelType w:val="hybridMultilevel"/>
    <w:tmpl w:val="7508241A"/>
    <w:lvl w:ilvl="0" w:tplc="84F40C7A">
      <w:start w:val="1"/>
      <w:numFmt w:val="decimal"/>
      <w:lvlText w:val="%1."/>
      <w:lvlJc w:val="left"/>
      <w:pPr>
        <w:ind w:left="1418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2" w15:restartNumberingAfterBreak="0">
    <w:nsid w:val="6DDD7B2E"/>
    <w:multiLevelType w:val="hybridMultilevel"/>
    <w:tmpl w:val="D304F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C76726"/>
    <w:multiLevelType w:val="hybridMultilevel"/>
    <w:tmpl w:val="F4D406C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CF6465F"/>
    <w:multiLevelType w:val="hybridMultilevel"/>
    <w:tmpl w:val="C630A85A"/>
    <w:lvl w:ilvl="0" w:tplc="0415000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8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5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2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0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7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446" w:hanging="360"/>
      </w:pPr>
      <w:rPr>
        <w:rFonts w:ascii="Wingdings" w:hAnsi="Wingdings" w:hint="default"/>
      </w:rPr>
    </w:lvl>
  </w:abstractNum>
  <w:num w:numId="1" w16cid:durableId="579948017">
    <w:abstractNumId w:val="9"/>
  </w:num>
  <w:num w:numId="2" w16cid:durableId="37167887">
    <w:abstractNumId w:val="8"/>
  </w:num>
  <w:num w:numId="3" w16cid:durableId="1686517929">
    <w:abstractNumId w:val="14"/>
  </w:num>
  <w:num w:numId="4" w16cid:durableId="1736007223">
    <w:abstractNumId w:val="7"/>
  </w:num>
  <w:num w:numId="5" w16cid:durableId="1903297093">
    <w:abstractNumId w:val="12"/>
  </w:num>
  <w:num w:numId="6" w16cid:durableId="98304655">
    <w:abstractNumId w:val="1"/>
  </w:num>
  <w:num w:numId="7" w16cid:durableId="1027366323">
    <w:abstractNumId w:val="3"/>
  </w:num>
  <w:num w:numId="8" w16cid:durableId="323241702">
    <w:abstractNumId w:val="4"/>
  </w:num>
  <w:num w:numId="9" w16cid:durableId="885608243">
    <w:abstractNumId w:val="13"/>
  </w:num>
  <w:num w:numId="10" w16cid:durableId="656106562">
    <w:abstractNumId w:val="0"/>
  </w:num>
  <w:num w:numId="11" w16cid:durableId="1172454375">
    <w:abstractNumId w:val="11"/>
  </w:num>
  <w:num w:numId="12" w16cid:durableId="891691980">
    <w:abstractNumId w:val="6"/>
  </w:num>
  <w:num w:numId="13" w16cid:durableId="294682442">
    <w:abstractNumId w:val="5"/>
  </w:num>
  <w:num w:numId="14" w16cid:durableId="674114840">
    <w:abstractNumId w:val="10"/>
  </w:num>
  <w:num w:numId="15" w16cid:durableId="9749875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29D"/>
    <w:rsid w:val="00023F1C"/>
    <w:rsid w:val="0002734B"/>
    <w:rsid w:val="000417D3"/>
    <w:rsid w:val="00097A0F"/>
    <w:rsid w:val="000A56E7"/>
    <w:rsid w:val="000C2029"/>
    <w:rsid w:val="000D4F39"/>
    <w:rsid w:val="000E384E"/>
    <w:rsid w:val="00143292"/>
    <w:rsid w:val="00152E3D"/>
    <w:rsid w:val="00154757"/>
    <w:rsid w:val="00164E6E"/>
    <w:rsid w:val="0017708F"/>
    <w:rsid w:val="001810F3"/>
    <w:rsid w:val="00190714"/>
    <w:rsid w:val="001C2C8E"/>
    <w:rsid w:val="001D7D94"/>
    <w:rsid w:val="001E175B"/>
    <w:rsid w:val="001F6B00"/>
    <w:rsid w:val="00203B5E"/>
    <w:rsid w:val="002110FC"/>
    <w:rsid w:val="00240183"/>
    <w:rsid w:val="00272AE9"/>
    <w:rsid w:val="00282E26"/>
    <w:rsid w:val="00285AB4"/>
    <w:rsid w:val="00297D43"/>
    <w:rsid w:val="002A4E2C"/>
    <w:rsid w:val="002E727F"/>
    <w:rsid w:val="002F4DBF"/>
    <w:rsid w:val="0030580F"/>
    <w:rsid w:val="00342C1E"/>
    <w:rsid w:val="00382898"/>
    <w:rsid w:val="003873D9"/>
    <w:rsid w:val="003D43F6"/>
    <w:rsid w:val="00414427"/>
    <w:rsid w:val="00445A76"/>
    <w:rsid w:val="00461E6D"/>
    <w:rsid w:val="004A26E6"/>
    <w:rsid w:val="004B0DCD"/>
    <w:rsid w:val="004B6E63"/>
    <w:rsid w:val="004F62D8"/>
    <w:rsid w:val="00565892"/>
    <w:rsid w:val="00566EB8"/>
    <w:rsid w:val="005841FB"/>
    <w:rsid w:val="005A5D68"/>
    <w:rsid w:val="005B0DC2"/>
    <w:rsid w:val="005B3FC8"/>
    <w:rsid w:val="005C6DB9"/>
    <w:rsid w:val="005D529D"/>
    <w:rsid w:val="005D6B8E"/>
    <w:rsid w:val="00650ED2"/>
    <w:rsid w:val="00677050"/>
    <w:rsid w:val="006A12B7"/>
    <w:rsid w:val="006D2F67"/>
    <w:rsid w:val="006F2E0A"/>
    <w:rsid w:val="006F712F"/>
    <w:rsid w:val="00710C6D"/>
    <w:rsid w:val="00723FDE"/>
    <w:rsid w:val="007C0AA2"/>
    <w:rsid w:val="007D6F46"/>
    <w:rsid w:val="007E662B"/>
    <w:rsid w:val="0082496A"/>
    <w:rsid w:val="008364EE"/>
    <w:rsid w:val="00844A65"/>
    <w:rsid w:val="00871C75"/>
    <w:rsid w:val="00877B90"/>
    <w:rsid w:val="008B002B"/>
    <w:rsid w:val="008D182D"/>
    <w:rsid w:val="008E180A"/>
    <w:rsid w:val="008E6CDE"/>
    <w:rsid w:val="008F4F21"/>
    <w:rsid w:val="009036B9"/>
    <w:rsid w:val="00907D8E"/>
    <w:rsid w:val="009142C1"/>
    <w:rsid w:val="009608BF"/>
    <w:rsid w:val="0096247A"/>
    <w:rsid w:val="00990617"/>
    <w:rsid w:val="009A192F"/>
    <w:rsid w:val="009B27FD"/>
    <w:rsid w:val="009D1B2A"/>
    <w:rsid w:val="00A46968"/>
    <w:rsid w:val="00A55EF3"/>
    <w:rsid w:val="00A90BF6"/>
    <w:rsid w:val="00A956E4"/>
    <w:rsid w:val="00AB3E2B"/>
    <w:rsid w:val="00AC2927"/>
    <w:rsid w:val="00AD3AFF"/>
    <w:rsid w:val="00AF780A"/>
    <w:rsid w:val="00AF7D0B"/>
    <w:rsid w:val="00B13C68"/>
    <w:rsid w:val="00B17FE9"/>
    <w:rsid w:val="00B67064"/>
    <w:rsid w:val="00B672A2"/>
    <w:rsid w:val="00B81A8C"/>
    <w:rsid w:val="00B913BD"/>
    <w:rsid w:val="00BA4474"/>
    <w:rsid w:val="00BF7852"/>
    <w:rsid w:val="00C21D62"/>
    <w:rsid w:val="00C2649F"/>
    <w:rsid w:val="00C83385"/>
    <w:rsid w:val="00C932FE"/>
    <w:rsid w:val="00D4013A"/>
    <w:rsid w:val="00D60AFB"/>
    <w:rsid w:val="00D617BC"/>
    <w:rsid w:val="00D97184"/>
    <w:rsid w:val="00DD1751"/>
    <w:rsid w:val="00DE68EF"/>
    <w:rsid w:val="00DF71B0"/>
    <w:rsid w:val="00E11713"/>
    <w:rsid w:val="00E31867"/>
    <w:rsid w:val="00E41594"/>
    <w:rsid w:val="00EA0285"/>
    <w:rsid w:val="00EA1464"/>
    <w:rsid w:val="00EA21B3"/>
    <w:rsid w:val="00EB4877"/>
    <w:rsid w:val="00EC2FC8"/>
    <w:rsid w:val="00EC424A"/>
    <w:rsid w:val="00ED2249"/>
    <w:rsid w:val="00EF2545"/>
    <w:rsid w:val="00F31400"/>
    <w:rsid w:val="00F4235A"/>
    <w:rsid w:val="00F46243"/>
    <w:rsid w:val="00F47B7C"/>
    <w:rsid w:val="00F50E46"/>
    <w:rsid w:val="00F67D55"/>
    <w:rsid w:val="00F8590F"/>
    <w:rsid w:val="00F91450"/>
    <w:rsid w:val="00F9458E"/>
    <w:rsid w:val="00FB0EA3"/>
    <w:rsid w:val="00FB2649"/>
    <w:rsid w:val="00FB6AD4"/>
    <w:rsid w:val="00FD6269"/>
    <w:rsid w:val="00FD6B14"/>
    <w:rsid w:val="00FE337A"/>
    <w:rsid w:val="00FE449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C12B7"/>
  <w15:docId w15:val="{EEF0EA42-686B-4BCD-BEE5-0B4AAAD8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A65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6D2F6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18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E180A"/>
  </w:style>
  <w:style w:type="paragraph" w:styleId="Stopka">
    <w:name w:val="footer"/>
    <w:basedOn w:val="Normalny"/>
    <w:link w:val="StopkaZnak"/>
    <w:uiPriority w:val="99"/>
    <w:unhideWhenUsed/>
    <w:rsid w:val="008E18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E180A"/>
  </w:style>
  <w:style w:type="character" w:styleId="Hipercze">
    <w:name w:val="Hyperlink"/>
    <w:basedOn w:val="Domylnaczcionkaakapitu"/>
    <w:uiPriority w:val="99"/>
    <w:unhideWhenUsed/>
    <w:rsid w:val="00D9718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3F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FDE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6D2F6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44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844A6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AF780A"/>
    <w:pPr>
      <w:jc w:val="center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AF780A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AF780A"/>
    <w:pPr>
      <w:spacing w:line="360" w:lineRule="auto"/>
      <w:jc w:val="both"/>
    </w:pPr>
    <w:rPr>
      <w:rFonts w:ascii="Arial" w:hAnsi="Arial" w:cs="Arial"/>
      <w:color w:val="000000"/>
      <w:sz w:val="18"/>
    </w:rPr>
  </w:style>
  <w:style w:type="character" w:customStyle="1" w:styleId="Tekstpodstawowy2Znak">
    <w:name w:val="Tekst podstawowy 2 Znak"/>
    <w:basedOn w:val="Domylnaczcionkaakapitu"/>
    <w:link w:val="Tekstpodstawowy2"/>
    <w:rsid w:val="00AF780A"/>
    <w:rPr>
      <w:rFonts w:ascii="Arial" w:eastAsia="Times New Roman" w:hAnsi="Arial" w:cs="Arial"/>
      <w:color w:val="000000"/>
      <w:sz w:val="18"/>
      <w:szCs w:val="24"/>
      <w:lang w:eastAsia="pl-PL"/>
    </w:rPr>
  </w:style>
  <w:style w:type="paragraph" w:styleId="Tytu">
    <w:name w:val="Title"/>
    <w:basedOn w:val="Normalny"/>
    <w:link w:val="TytuZnak"/>
    <w:qFormat/>
    <w:rsid w:val="00AF780A"/>
    <w:pPr>
      <w:jc w:val="center"/>
    </w:pPr>
    <w:rPr>
      <w:rFonts w:ascii="Arial" w:hAnsi="Arial" w:cs="Arial"/>
      <w:b/>
      <w:bCs/>
      <w:color w:val="000000"/>
      <w:sz w:val="28"/>
    </w:rPr>
  </w:style>
  <w:style w:type="character" w:customStyle="1" w:styleId="TytuZnak">
    <w:name w:val="Tytuł Znak"/>
    <w:basedOn w:val="Domylnaczcionkaakapitu"/>
    <w:link w:val="Tytu"/>
    <w:rsid w:val="00AF780A"/>
    <w:rPr>
      <w:rFonts w:ascii="Arial" w:eastAsia="Times New Roman" w:hAnsi="Arial" w:cs="Arial"/>
      <w:b/>
      <w:bCs/>
      <w:color w:val="000000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BF7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061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06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0617"/>
    <w:rPr>
      <w:vertAlign w:val="superscript"/>
    </w:rPr>
  </w:style>
  <w:style w:type="paragraph" w:customStyle="1" w:styleId="Zalaczniktxt">
    <w:name w:val="Zalacznik txt"/>
    <w:rsid w:val="00FD6B14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432"/>
      </w:tabs>
      <w:spacing w:after="0" w:line="288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1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zysiek\Documents\Niestandardowe%20szablony%20pakietu%20Office\PAPIER%20FIRM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DD2D1-9DA7-4ECD-B834-BCC2314EF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6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Hardej Agnieszka</cp:lastModifiedBy>
  <cp:revision>6</cp:revision>
  <cp:lastPrinted>2021-12-28T13:28:00Z</cp:lastPrinted>
  <dcterms:created xsi:type="dcterms:W3CDTF">2024-03-25T13:20:00Z</dcterms:created>
  <dcterms:modified xsi:type="dcterms:W3CDTF">2026-03-30T06:29:00Z</dcterms:modified>
</cp:coreProperties>
</file>